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6A413B" w:rsidP="00F642EA">
      <w:pPr>
        <w:pStyle w:val="CRCoverPage"/>
        <w:tabs>
          <w:tab w:val="right" w:pos="9639"/>
        </w:tabs>
        <w:spacing w:after="0"/>
        <w:rPr>
          <w:b/>
          <w:i/>
          <w:noProof/>
          <w:sz w:val="28"/>
          <w:lang w:eastAsia="zh-CN"/>
        </w:rPr>
      </w:pPr>
      <w:r>
        <w:rPr>
          <w:b/>
          <w:noProof/>
          <w:sz w:val="24"/>
        </w:rPr>
        <w:t>TSG S</w:t>
      </w:r>
      <w:r>
        <w:rPr>
          <w:rFonts w:hint="eastAsia"/>
          <w:b/>
          <w:noProof/>
          <w:sz w:val="24"/>
          <w:lang w:eastAsia="zh-CN"/>
        </w:rPr>
        <w:t>A2#150</w:t>
      </w:r>
      <w:r w:rsidR="00E92350" w:rsidRPr="00E92350">
        <w:rPr>
          <w:b/>
          <w:noProof/>
          <w:sz w:val="24"/>
        </w:rPr>
        <w:t>E</w:t>
      </w:r>
      <w:r w:rsidR="00F642EA">
        <w:rPr>
          <w:b/>
          <w:i/>
          <w:noProof/>
          <w:sz w:val="28"/>
        </w:rPr>
        <w:tab/>
      </w:r>
      <w:r w:rsidR="00133D83">
        <w:rPr>
          <w:b/>
          <w:i/>
          <w:noProof/>
          <w:sz w:val="28"/>
        </w:rPr>
        <w:t>S</w:t>
      </w:r>
      <w:r w:rsidR="003406A6">
        <w:rPr>
          <w:rFonts w:hint="eastAsia"/>
          <w:b/>
          <w:i/>
          <w:noProof/>
          <w:sz w:val="28"/>
          <w:lang w:eastAsia="zh-CN"/>
        </w:rPr>
        <w:t>2</w:t>
      </w:r>
      <w:r w:rsidR="003406A6">
        <w:rPr>
          <w:b/>
          <w:i/>
          <w:noProof/>
          <w:sz w:val="28"/>
        </w:rPr>
        <w:t>-2</w:t>
      </w:r>
      <w:r w:rsidR="003406A6">
        <w:rPr>
          <w:rFonts w:hint="eastAsia"/>
          <w:b/>
          <w:i/>
          <w:noProof/>
          <w:sz w:val="28"/>
          <w:lang w:eastAsia="zh-CN"/>
        </w:rPr>
        <w:t>20</w:t>
      </w:r>
      <w:r w:rsidR="00134936">
        <w:rPr>
          <w:rFonts w:hint="eastAsia"/>
          <w:b/>
          <w:i/>
          <w:noProof/>
          <w:sz w:val="28"/>
          <w:lang w:eastAsia="zh-CN"/>
        </w:rPr>
        <w:t>2282</w:t>
      </w:r>
      <w:r w:rsidR="006E63AE">
        <w:rPr>
          <w:rFonts w:hint="eastAsia"/>
          <w:b/>
          <w:i/>
          <w:noProof/>
          <w:sz w:val="28"/>
          <w:lang w:eastAsia="zh-CN"/>
        </w:rPr>
        <w:t>r02</w:t>
      </w:r>
    </w:p>
    <w:p w:rsidR="0007498D" w:rsidRDefault="006A413B" w:rsidP="0007498D">
      <w:pPr>
        <w:pStyle w:val="CRCoverPage"/>
        <w:tabs>
          <w:tab w:val="right" w:pos="9639"/>
        </w:tabs>
        <w:spacing w:after="0"/>
        <w:rPr>
          <w:b/>
          <w:noProof/>
          <w:sz w:val="24"/>
        </w:rPr>
      </w:pPr>
      <w:r w:rsidRPr="006A413B">
        <w:rPr>
          <w:b/>
          <w:noProof/>
          <w:sz w:val="24"/>
        </w:rPr>
        <w:t>April 6 – 12, 2022;</w:t>
      </w:r>
      <w:r w:rsidR="00E92350" w:rsidRPr="00E92350">
        <w:rPr>
          <w:b/>
          <w:noProof/>
          <w:sz w:val="24"/>
        </w:rPr>
        <w:t xml:space="preserve"> Electronic meeting</w:t>
      </w:r>
    </w:p>
    <w:p w:rsidR="00820FC0" w:rsidRDefault="00820FC0" w:rsidP="006C2E80">
      <w:pPr>
        <w:pStyle w:val="a4"/>
        <w:pBdr>
          <w:bottom w:val="single" w:sz="4" w:space="1" w:color="auto"/>
        </w:pBdr>
        <w:tabs>
          <w:tab w:val="right" w:pos="9638"/>
        </w:tabs>
        <w:rPr>
          <w:rFonts w:eastAsia="Batang" w:cs="Arial"/>
          <w:sz w:val="20"/>
          <w:lang w:eastAsia="zh-CN"/>
        </w:rPr>
      </w:pPr>
    </w:p>
    <w:p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006A413B" w:rsidRPr="006A413B">
        <w:rPr>
          <w:b/>
          <w:noProof/>
          <w:sz w:val="16"/>
          <w:szCs w:val="16"/>
        </w:rPr>
        <w:t>SP-211646</w:t>
      </w:r>
      <w:r w:rsidRPr="00133D83">
        <w:rPr>
          <w:b/>
          <w:sz w:val="16"/>
          <w:szCs w:val="16"/>
        </w:rPr>
        <w:t xml:space="preserve"> </w:t>
      </w:r>
    </w:p>
    <w:p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p>
    <w:p w:rsidR="00B9184C" w:rsidRPr="00133D83" w:rsidRDefault="00B9184C" w:rsidP="00B9184C">
      <w:pPr>
        <w:pStyle w:val="a4"/>
        <w:pBdr>
          <w:bottom w:val="single" w:sz="4" w:space="1" w:color="auto"/>
        </w:pBdr>
        <w:tabs>
          <w:tab w:val="right" w:pos="9638"/>
        </w:tabs>
        <w:rPr>
          <w:rFonts w:eastAsia="Batang" w:cs="Arial"/>
          <w:sz w:val="16"/>
          <w:szCs w:val="16"/>
          <w:lang w:eastAsia="zh-CN"/>
        </w:rPr>
      </w:pPr>
    </w:p>
    <w:p w:rsidR="006C2E80" w:rsidRPr="00133D83" w:rsidRDefault="006C2E80" w:rsidP="006C2E80">
      <w:pPr>
        <w:pStyle w:val="a4"/>
        <w:tabs>
          <w:tab w:val="right" w:pos="9638"/>
        </w:tabs>
        <w:rPr>
          <w:sz w:val="16"/>
          <w:szCs w:val="16"/>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rsidR="006C2E80" w:rsidRDefault="00E13CB2" w:rsidP="00C56243">
      <w:pPr>
        <w:pStyle w:val="8"/>
        <w:ind w:left="1560" w:hanging="1560"/>
      </w:pPr>
      <w:r>
        <w:t>A</w:t>
      </w:r>
      <w:r w:rsidR="00B078D6">
        <w:t>cronym:</w:t>
      </w:r>
      <w:r w:rsidR="00133D83">
        <w:tab/>
      </w:r>
      <w:r w:rsidR="00C56243" w:rsidRPr="00C56243">
        <w:t>FS_XRM</w:t>
      </w:r>
    </w:p>
    <w:p w:rsidR="006C2E80" w:rsidRDefault="00B078D6" w:rsidP="006C2E80">
      <w:pPr>
        <w:pStyle w:val="8"/>
        <w:rPr>
          <w:lang w:eastAsia="zh-CN"/>
        </w:rPr>
      </w:pPr>
      <w:r>
        <w:t>Unique identifier</w:t>
      </w:r>
      <w:r w:rsidR="00F41A27">
        <w:t>:</w:t>
      </w:r>
      <w:r w:rsidR="00133D83">
        <w:rPr>
          <w:lang w:eastAsia="zh-CN"/>
        </w:rPr>
        <w:tab/>
        <w:t>940068</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253AE6">
      <w:pPr>
        <w:spacing w:afterLines="5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7335C7" w:rsidRDefault="009E0467" w:rsidP="00253AE6">
      <w:pPr>
        <w:spacing w:afterLines="5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7335C7" w:rsidRDefault="009E0467" w:rsidP="00253AE6">
      <w:pPr>
        <w:spacing w:afterLines="5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7335C7" w:rsidRDefault="009E0467" w:rsidP="00253AE6">
      <w:pPr>
        <w:spacing w:afterLines="50"/>
        <w:rPr>
          <w:rFonts w:eastAsia="SimSun"/>
          <w:lang w:val="en-US" w:eastAsia="zh-CN"/>
        </w:rPr>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7335C7" w:rsidRDefault="009E0467" w:rsidP="00253AE6">
      <w:pPr>
        <w:spacing w:afterLines="5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7335C7" w:rsidRDefault="009E0467" w:rsidP="00253AE6">
      <w:pPr>
        <w:spacing w:afterLines="50"/>
        <w:rPr>
          <w:rFonts w:eastAsia="SimSun"/>
          <w:lang w:val="en-US" w:eastAsia="zh-CN"/>
        </w:rPr>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7335C7" w:rsidRDefault="009E0467" w:rsidP="00253AE6">
      <w:pPr>
        <w:spacing w:afterLines="5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F439E6" w:rsidRDefault="009E0467" w:rsidP="00253AE6">
      <w:pPr>
        <w:spacing w:afterLines="5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F439E6" w:rsidRDefault="009E0467" w:rsidP="00253AE6">
      <w:pPr>
        <w:keepLines/>
        <w:spacing w:afterLines="5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F439E6" w:rsidRDefault="009E0467" w:rsidP="00253AE6">
      <w:pPr>
        <w:keepLines/>
        <w:spacing w:afterLines="5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253AE6">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7335C7" w:rsidRDefault="00971F18" w:rsidP="00253AE6">
      <w:pPr>
        <w:spacing w:afterLines="5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rsidR="007335C7" w:rsidRDefault="00D53594" w:rsidP="00253AE6">
      <w:pPr>
        <w:spacing w:afterLines="5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w:t>
      </w:r>
      <w:proofErr w:type="spellStart"/>
      <w:r>
        <w:rPr>
          <w:rFonts w:eastAsia="SimSun"/>
          <w:lang w:eastAsia="zh-CN"/>
        </w:rPr>
        <w:t>haptic</w:t>
      </w:r>
      <w:proofErr w:type="spellEnd"/>
      <w:r>
        <w:rPr>
          <w:rFonts w:eastAsia="SimSun"/>
          <w:lang w:eastAsia="zh-CN"/>
        </w:rPr>
        <w:t xml:space="preserve">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 xml:space="preserve">(e.g. </w:t>
      </w:r>
      <w:proofErr w:type="spellStart"/>
      <w:r w:rsidR="00533A63" w:rsidRPr="00A603FE">
        <w:rPr>
          <w:rFonts w:eastAsia="SimSun"/>
          <w:lang w:eastAsia="zh-CN"/>
        </w:rPr>
        <w:t>QoS</w:t>
      </w:r>
      <w:proofErr w:type="spellEnd"/>
      <w:r w:rsidR="00533A63" w:rsidRPr="00A603FE">
        <w:rPr>
          <w:rFonts w:eastAsia="SimSun"/>
          <w:lang w:eastAsia="zh-CN"/>
        </w:rPr>
        <w:t xml:space="preserve"> policy coordination)</w:t>
      </w:r>
      <w:r w:rsidR="00971F18" w:rsidRPr="00A603FE">
        <w:rPr>
          <w:rFonts w:eastAsia="SimSun"/>
          <w:lang w:eastAsia="zh-CN"/>
        </w:rPr>
        <w:t>.</w:t>
      </w:r>
      <w:r w:rsidR="000777EA" w:rsidRPr="000777EA">
        <w:rPr>
          <w:rFonts w:eastAsia="SimSun"/>
          <w:lang w:eastAsia="zh-CN"/>
        </w:rPr>
        <w:t xml:space="preserve"> </w:t>
      </w:r>
    </w:p>
    <w:p w:rsidR="00F439E6" w:rsidRDefault="00E565EB" w:rsidP="00253AE6">
      <w:pPr>
        <w:spacing w:afterLines="5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F439E6" w:rsidRDefault="007F1F1C" w:rsidP="00253AE6">
      <w:pPr>
        <w:spacing w:afterLines="5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F439E6" w:rsidRDefault="007F1F1C" w:rsidP="00253AE6">
      <w:pPr>
        <w:spacing w:afterLines="5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F439E6" w:rsidRDefault="00A41167" w:rsidP="00253AE6">
      <w:pPr>
        <w:keepLines/>
        <w:spacing w:afterLines="5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rsidR="00F439E6" w:rsidRDefault="00E565EB" w:rsidP="00253AE6">
      <w:pPr>
        <w:spacing w:afterLines="5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proofErr w:type="spellStart"/>
      <w:r w:rsidRPr="00313242">
        <w:rPr>
          <w:rFonts w:eastAsia="SimSun"/>
          <w:lang w:eastAsia="zh-CN"/>
        </w:rPr>
        <w:t>QoS</w:t>
      </w:r>
      <w:proofErr w:type="spellEnd"/>
      <w:r w:rsidRPr="00313242">
        <w:rPr>
          <w:rFonts w:eastAsia="SimSun"/>
          <w:lang w:eastAsia="zh-CN"/>
        </w:rPr>
        <w:t xml:space="preserve">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rsidR="00F439E6" w:rsidRDefault="007F1F1C" w:rsidP="00253AE6">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rsidR="007335C7" w:rsidRDefault="007F1F1C" w:rsidP="00253AE6">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w:t>
      </w:r>
      <w:proofErr w:type="spellStart"/>
      <w:r w:rsidR="00756D28" w:rsidRPr="00313242">
        <w:rPr>
          <w:rFonts w:eastAsia="SimSun"/>
        </w:rPr>
        <w:t>QoS</w:t>
      </w:r>
      <w:proofErr w:type="spellEnd"/>
      <w:r w:rsidR="00756D28" w:rsidRPr="00313242">
        <w:rPr>
          <w:rFonts w:eastAsia="SimSun"/>
        </w:rPr>
        <w:t xml:space="preserve"> framework </w:t>
      </w:r>
      <w:r w:rsidR="00756D28" w:rsidRPr="00313242">
        <w:rPr>
          <w:rFonts w:eastAsia="SimSun"/>
          <w:lang w:eastAsia="zh-CN"/>
        </w:rPr>
        <w:t xml:space="preserve">to support </w:t>
      </w:r>
      <w:r w:rsidR="00756D28" w:rsidRPr="00313242">
        <w:rPr>
          <w:rFonts w:eastAsia="SimSun"/>
        </w:rPr>
        <w:t xml:space="preserve">media units </w:t>
      </w:r>
      <w:proofErr w:type="gramStart"/>
      <w:r w:rsidR="00756D28" w:rsidRPr="00313242">
        <w:rPr>
          <w:rFonts w:eastAsia="SimSun"/>
        </w:rPr>
        <w:t>granularity  (</w:t>
      </w:r>
      <w:proofErr w:type="gramEnd"/>
      <w:r w:rsidR="00756D28" w:rsidRPr="00313242">
        <w:rPr>
          <w:rFonts w:eastAsia="SimSun"/>
        </w:rPr>
        <w:t>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 xml:space="preserve">where media units consist of PDUs that have the same </w:t>
      </w:r>
      <w:proofErr w:type="spellStart"/>
      <w:r w:rsidR="00E565EB" w:rsidRPr="00313242">
        <w:rPr>
          <w:rFonts w:eastAsia="SimSun"/>
          <w:lang w:eastAsia="zh-CN"/>
        </w:rPr>
        <w:t>QoS</w:t>
      </w:r>
      <w:proofErr w:type="spellEnd"/>
      <w:r w:rsidR="00E565EB" w:rsidRPr="00313242">
        <w:rPr>
          <w:rFonts w:eastAsia="SimSun"/>
          <w:lang w:eastAsia="zh-CN"/>
        </w:rPr>
        <w:t xml:space="preserve"> requirements.</w:t>
      </w:r>
      <w:bookmarkEnd w:id="3"/>
    </w:p>
    <w:p w:rsidR="007335C7" w:rsidRDefault="007F1F1C" w:rsidP="00253AE6">
      <w:pPr>
        <w:spacing w:afterLines="5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proofErr w:type="spellStart"/>
      <w:r w:rsidR="00E565EB" w:rsidRPr="00313242">
        <w:rPr>
          <w:rFonts w:eastAsia="SimSun"/>
        </w:rPr>
        <w:t>QoS</w:t>
      </w:r>
      <w:proofErr w:type="spellEnd"/>
      <w:r w:rsidR="00E565EB" w:rsidRPr="00313242">
        <w:rPr>
          <w:rFonts w:eastAsia="SimSun"/>
        </w:rPr>
        <w:t xml:space="preserve">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rsidR="007335C7" w:rsidRDefault="00A41167" w:rsidP="00253AE6">
      <w:pPr>
        <w:keepLines/>
        <w:spacing w:afterLines="5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rsidR="007335C7" w:rsidRDefault="000936BD" w:rsidP="00253AE6">
      <w:pPr>
        <w:spacing w:afterLines="5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rsidR="007335C7" w:rsidRDefault="000936BD" w:rsidP="00253AE6">
      <w:pPr>
        <w:spacing w:afterLines="5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rsidR="007335C7" w:rsidRDefault="000936BD" w:rsidP="00253AE6">
      <w:pPr>
        <w:spacing w:afterLines="50"/>
        <w:rPr>
          <w:lang w:eastAsia="zh-CN"/>
        </w:rPr>
      </w:pPr>
      <w:r>
        <w:rPr>
          <w:lang w:eastAsia="zh-CN"/>
        </w:rPr>
        <w:t>WT#4: Study potential enhancements of power management considering traffic pattern of media services:</w:t>
      </w:r>
    </w:p>
    <w:p w:rsidR="007335C7" w:rsidRDefault="000936BD" w:rsidP="00253AE6">
      <w:pPr>
        <w:spacing w:afterLines="5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rsidR="007335C7" w:rsidRDefault="00756D28" w:rsidP="00253AE6">
      <w:pPr>
        <w:spacing w:afterLines="5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7335C7" w:rsidRDefault="00756D28" w:rsidP="00253AE6">
      <w:pPr>
        <w:spacing w:afterLines="5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rsidR="007335C7" w:rsidRDefault="00B8008C" w:rsidP="00253AE6">
      <w:pPr>
        <w:spacing w:afterLines="5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6E63AE">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3B9F" w:rsidP="005B5E49">
            <w:pPr>
              <w:spacing w:after="120"/>
              <w:rPr>
                <w:lang w:eastAsia="zh-CN"/>
              </w:rPr>
            </w:pPr>
            <w:r>
              <w:rPr>
                <w:rFonts w:hint="eastAsia"/>
                <w:lang w:eastAsia="zh-CN"/>
              </w:rPr>
              <w:t>Sep</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3B9F" w:rsidP="005B5E49">
            <w:pPr>
              <w:spacing w:after="120"/>
              <w:rPr>
                <w:lang w:eastAsia="zh-CN"/>
              </w:rPr>
            </w:pPr>
            <w:r>
              <w:rPr>
                <w:rFonts w:hint="eastAsia"/>
                <w:lang w:eastAsia="zh-CN"/>
              </w:rPr>
              <w:t>Dec</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proofErr w:type="spellStart"/>
              <w:r w:rsidRPr="00B73D56">
                <w:rPr>
                  <w:rStyle w:val="ab"/>
                </w:rPr>
                <w:t>wangdanyjy@chinamobile.com</w:t>
              </w:r>
              <w:proofErr w:type="spellEnd"/>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proofErr w:type="spellStart"/>
              <w:r w:rsidRPr="00B73D56">
                <w:rPr>
                  <w:rStyle w:val="ab"/>
                </w:rPr>
                <w:t>hui.ni@huawei.com</w:t>
              </w:r>
              <w:proofErr w:type="spellEnd"/>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proofErr w:type="spellStart"/>
        <w:r w:rsidRPr="00D17594">
          <w:rPr>
            <w:rStyle w:val="ab"/>
            <w:i w:val="0"/>
          </w:rPr>
          <w:t>wangdanyjy@chinamobile.com</w:t>
        </w:r>
        <w:proofErr w:type="spellEnd"/>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proofErr w:type="spellStart"/>
        <w:r w:rsidRPr="00A308D6">
          <w:rPr>
            <w:rStyle w:val="ab"/>
            <w:i w:val="0"/>
          </w:rPr>
          <w:t>hui.ni@huawei.com</w:t>
        </w:r>
        <w:proofErr w:type="spellEnd"/>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r w:rsidR="00615F7F"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615F7F" w:rsidRDefault="00615F7F" w:rsidP="00974385">
            <w:pPr>
              <w:pStyle w:val="TAL"/>
              <w:spacing w:after="120"/>
              <w:rPr>
                <w:lang w:eastAsia="zh-CN"/>
              </w:rPr>
            </w:pPr>
            <w:r>
              <w:rPr>
                <w:rFonts w:hint="eastAsia"/>
                <w:lang w:eastAsia="zh-CN"/>
              </w:rPr>
              <w:t>Charter Communications</w:t>
            </w:r>
          </w:p>
        </w:tc>
      </w:tr>
      <w:tr w:rsidR="00370DD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70DD2" w:rsidRDefault="00370DD2" w:rsidP="00974385">
            <w:pPr>
              <w:pStyle w:val="TAL"/>
              <w:spacing w:after="120"/>
              <w:rPr>
                <w:lang w:eastAsia="zh-CN"/>
              </w:rPr>
            </w:pPr>
            <w:r>
              <w:rPr>
                <w:rFonts w:hint="eastAsia"/>
                <w:lang w:eastAsia="zh-CN"/>
              </w:rPr>
              <w:t>Google</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2B1" w:rsidRDefault="004912B1">
      <w:r>
        <w:separator/>
      </w:r>
    </w:p>
  </w:endnote>
  <w:endnote w:type="continuationSeparator" w:id="0">
    <w:p w:rsidR="004912B1" w:rsidRDefault="00491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2B1" w:rsidRDefault="004912B1">
      <w:r>
        <w:separator/>
      </w:r>
    </w:p>
  </w:footnote>
  <w:footnote w:type="continuationSeparator" w:id="0">
    <w:p w:rsidR="004912B1" w:rsidRDefault="004912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85B11"/>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2029"/>
    <w:rsid w:val="001158F2"/>
    <w:rsid w:val="00115ABD"/>
    <w:rsid w:val="001171FA"/>
    <w:rsid w:val="00120541"/>
    <w:rsid w:val="001211F3"/>
    <w:rsid w:val="00127B5D"/>
    <w:rsid w:val="00127B8D"/>
    <w:rsid w:val="00131ACF"/>
    <w:rsid w:val="00133B51"/>
    <w:rsid w:val="00133D83"/>
    <w:rsid w:val="00134936"/>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3AE6"/>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06A6"/>
    <w:rsid w:val="00344158"/>
    <w:rsid w:val="00347B74"/>
    <w:rsid w:val="00350525"/>
    <w:rsid w:val="00355CB6"/>
    <w:rsid w:val="003617AA"/>
    <w:rsid w:val="0036386D"/>
    <w:rsid w:val="00366257"/>
    <w:rsid w:val="00370DD2"/>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3F72"/>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12B1"/>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6475D"/>
    <w:rsid w:val="00571E3F"/>
    <w:rsid w:val="00574059"/>
    <w:rsid w:val="00586951"/>
    <w:rsid w:val="00590087"/>
    <w:rsid w:val="005A032D"/>
    <w:rsid w:val="005A3D4D"/>
    <w:rsid w:val="005A5888"/>
    <w:rsid w:val="005A7577"/>
    <w:rsid w:val="005B3B9F"/>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13B"/>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63AE"/>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45A4"/>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2C3F"/>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166"/>
    <w:rsid w:val="00B96481"/>
    <w:rsid w:val="00BA1AAC"/>
    <w:rsid w:val="00BA2CA6"/>
    <w:rsid w:val="00BA3A53"/>
    <w:rsid w:val="00BA3C54"/>
    <w:rsid w:val="00BA4095"/>
    <w:rsid w:val="00BA5B43"/>
    <w:rsid w:val="00BB0208"/>
    <w:rsid w:val="00BB4560"/>
    <w:rsid w:val="00BB5EBF"/>
    <w:rsid w:val="00BC07EF"/>
    <w:rsid w:val="00BC642A"/>
    <w:rsid w:val="00BD6E1A"/>
    <w:rsid w:val="00BF537E"/>
    <w:rsid w:val="00BF5FFB"/>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C7AC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19D0"/>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215"/>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CE9"/>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2A04E-0096-4843-8A78-7FC011F3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2000-02-29T11:31:00Z</cp:lastPrinted>
  <dcterms:created xsi:type="dcterms:W3CDTF">2022-04-08T08:12:00Z</dcterms:created>
  <dcterms:modified xsi:type="dcterms:W3CDTF">2022-04-08T08:14:00Z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